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E6B" w:rsidRPr="00513FE6" w:rsidRDefault="000F4E6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E6B" w:rsidRPr="00513FE6" w:rsidRDefault="000F4E6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F4E6B" w:rsidRPr="00513FE6" w:rsidRDefault="000F4E6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F4E6B" w:rsidRPr="00513FE6" w:rsidRDefault="000F4E6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F4E6B" w:rsidRDefault="000F4E6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F4E6B" w:rsidRPr="00E40E79" w:rsidRDefault="000F4E6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0F4E6B" w:rsidRPr="00513FE6" w:rsidRDefault="000F4E6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2860</w:t>
      </w:r>
    </w:p>
    <w:p w:rsidR="000F4E6B" w:rsidRPr="003C0768" w:rsidRDefault="000F4E6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F4E6B" w:rsidRPr="00E40E79" w:rsidRDefault="000F4E6B" w:rsidP="00B05BA8">
      <w:pPr>
        <w:rPr>
          <w:rFonts w:ascii="Century" w:hAnsi="Century"/>
          <w:sz w:val="18"/>
          <w:szCs w:val="26"/>
          <w:lang w:val="uk-UA"/>
        </w:rPr>
      </w:pPr>
    </w:p>
    <w:p w:rsidR="000F4E6B" w:rsidRPr="003C0768" w:rsidRDefault="000F4E6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Лісовінову Юрію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F4E6B" w:rsidRPr="00E40E79" w:rsidRDefault="000F4E6B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0F4E6B" w:rsidRPr="003C0768" w:rsidRDefault="000F4E6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Лісовінову Юрію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F4E6B" w:rsidRPr="003C0768" w:rsidRDefault="000F4E6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F4E6B" w:rsidRDefault="000F4E6B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Лісовінову Юрію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39,1120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4620983900:39:000:0021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0F4E6B" w:rsidRPr="007C76DF" w:rsidRDefault="000F4E6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Лісовінову Юрію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F4E6B" w:rsidRPr="003C0768" w:rsidRDefault="000F4E6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F4E6B" w:rsidRPr="003C0768" w:rsidRDefault="000F4E6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0F4E6B" w:rsidRDefault="000F4E6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F4E6B" w:rsidRPr="003C0768" w:rsidRDefault="000F4E6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F4E6B" w:rsidRDefault="000F4E6B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0F4E6B" w:rsidSect="000F4E6B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F4E6B" w:rsidRPr="003C0768" w:rsidRDefault="000F4E6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F4E6B" w:rsidRPr="003C0768" w:rsidSect="000F4E6B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0F4E6B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0203F22-E82B-4553-9A8E-41A1DE98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